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59D" w:rsidRDefault="001D659D" w:rsidP="001D659D">
      <w:pPr>
        <w:pStyle w:val="NoSpacing"/>
      </w:pPr>
      <w:r>
        <w:rPr>
          <w:u w:val="single"/>
        </w:rPr>
        <w:t>sir William BASSETT</w:t>
      </w:r>
      <w:r>
        <w:t xml:space="preserve">       </w:t>
      </w:r>
      <w:r>
        <w:t>(fl.1478)</w:t>
      </w:r>
    </w:p>
    <w:p w:rsidR="001D659D" w:rsidRDefault="001D659D" w:rsidP="001D659D">
      <w:pPr>
        <w:pStyle w:val="NoSpacing"/>
      </w:pPr>
      <w:r>
        <w:t>Chaplain.</w:t>
      </w:r>
      <w:bookmarkStart w:id="0" w:name="_GoBack"/>
      <w:bookmarkEnd w:id="0"/>
    </w:p>
    <w:p w:rsidR="001D659D" w:rsidRDefault="001D659D" w:rsidP="001D659D">
      <w:pPr>
        <w:pStyle w:val="NoSpacing"/>
      </w:pPr>
    </w:p>
    <w:p w:rsidR="001D659D" w:rsidRDefault="001D659D" w:rsidP="001D659D">
      <w:pPr>
        <w:pStyle w:val="NoSpacing"/>
      </w:pPr>
    </w:p>
    <w:p w:rsidR="001D659D" w:rsidRDefault="001D659D" w:rsidP="001D659D">
      <w:pPr>
        <w:pStyle w:val="NoSpacing"/>
      </w:pPr>
      <w:r>
        <w:t>24 May1478</w:t>
      </w:r>
      <w:r>
        <w:tab/>
        <w:t>He was a witness of the Will of Robert Bastard of Lynn(q.v.).</w:t>
      </w:r>
    </w:p>
    <w:p w:rsidR="001D659D" w:rsidRDefault="001D659D" w:rsidP="001D659D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pp.86-94)</w:t>
      </w:r>
    </w:p>
    <w:p w:rsidR="001D659D" w:rsidRDefault="001D659D" w:rsidP="001D659D">
      <w:pPr>
        <w:pStyle w:val="NoSpacing"/>
      </w:pPr>
    </w:p>
    <w:p w:rsidR="001D659D" w:rsidRDefault="001D659D" w:rsidP="001D659D">
      <w:pPr>
        <w:pStyle w:val="NoSpacing"/>
      </w:pPr>
    </w:p>
    <w:p w:rsidR="006B2F86" w:rsidRPr="001D659D" w:rsidRDefault="001D659D" w:rsidP="001D659D">
      <w:pPr>
        <w:pStyle w:val="NoSpacing"/>
      </w:pPr>
      <w:r>
        <w:t>25 March 2018</w:t>
      </w:r>
    </w:p>
    <w:sectPr w:rsidR="006B2F86" w:rsidRPr="001D65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59D" w:rsidRDefault="001D659D" w:rsidP="00E71FC3">
      <w:pPr>
        <w:spacing w:after="0" w:line="240" w:lineRule="auto"/>
      </w:pPr>
      <w:r>
        <w:separator/>
      </w:r>
    </w:p>
  </w:endnote>
  <w:endnote w:type="continuationSeparator" w:id="0">
    <w:p w:rsidR="001D659D" w:rsidRDefault="001D65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59D" w:rsidRDefault="001D659D" w:rsidP="00E71FC3">
      <w:pPr>
        <w:spacing w:after="0" w:line="240" w:lineRule="auto"/>
      </w:pPr>
      <w:r>
        <w:separator/>
      </w:r>
    </w:p>
  </w:footnote>
  <w:footnote w:type="continuationSeparator" w:id="0">
    <w:p w:rsidR="001D659D" w:rsidRDefault="001D65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59D"/>
    <w:rsid w:val="001A7C09"/>
    <w:rsid w:val="001D65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39EEE"/>
  <w15:chartTrackingRefBased/>
  <w15:docId w15:val="{CF09C393-52E9-45FC-A86D-E94EFCA09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2018-03-25T16:29:00Z</dcterms:created>
  <dcterms:modified xsi:type="dcterms:W3CDTF">2018-03-25T16:29:00Z</dcterms:modified>
</cp:coreProperties>
</file>